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85D1A" w14:textId="13AE8878" w:rsidR="000530C0" w:rsidRPr="000530C0" w:rsidRDefault="000530C0" w:rsidP="000530C0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0530C0">
        <w:t xml:space="preserve">                                                                      </w:t>
      </w:r>
      <w:r w:rsidR="008B6816">
        <w:t xml:space="preserve">              </w:t>
      </w:r>
      <w:r w:rsidRPr="000530C0">
        <w:t xml:space="preserve"> </w:t>
      </w:r>
      <w:r w:rsidR="00065F34">
        <w:t xml:space="preserve"> </w:t>
      </w:r>
      <w:bookmarkStart w:id="0" w:name="_GoBack"/>
      <w:bookmarkEnd w:id="0"/>
      <w:r w:rsidRPr="000530C0">
        <w:t>Приложение № 2</w:t>
      </w:r>
    </w:p>
    <w:p w14:paraId="7312697C" w14:textId="30E64E32" w:rsidR="000530C0" w:rsidRPr="000530C0" w:rsidRDefault="000530C0" w:rsidP="000530C0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0530C0">
        <w:t xml:space="preserve">                                                                                                          </w:t>
      </w:r>
      <w:r>
        <w:t xml:space="preserve">             </w:t>
      </w:r>
      <w:r w:rsidRPr="000530C0">
        <w:t xml:space="preserve">к Порядку утверждения и доведения </w:t>
      </w:r>
    </w:p>
    <w:p w14:paraId="2B72E16B" w14:textId="232E2A78" w:rsidR="000530C0" w:rsidRPr="000530C0" w:rsidRDefault="000530C0" w:rsidP="000530C0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0530C0">
        <w:t xml:space="preserve">                                                                                                            </w:t>
      </w:r>
      <w:r>
        <w:t xml:space="preserve">             </w:t>
      </w:r>
      <w:r w:rsidRPr="000530C0">
        <w:t xml:space="preserve"> предельных объемов финансирования </w:t>
      </w:r>
    </w:p>
    <w:p w14:paraId="1EFCF755" w14:textId="7880C751" w:rsidR="000530C0" w:rsidRPr="000530C0" w:rsidRDefault="000530C0" w:rsidP="000530C0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0530C0">
        <w:t xml:space="preserve">                                                                                                  </w:t>
      </w:r>
      <w:r>
        <w:t xml:space="preserve">                                   </w:t>
      </w:r>
      <w:r w:rsidRPr="000530C0">
        <w:t>до главных распорядителей, распорядителей</w:t>
      </w:r>
    </w:p>
    <w:p w14:paraId="79E889B4" w14:textId="64430EC3" w:rsidR="000530C0" w:rsidRPr="000530C0" w:rsidRDefault="000530C0" w:rsidP="000530C0">
      <w:pPr>
        <w:widowControl w:val="0"/>
        <w:autoSpaceDE w:val="0"/>
        <w:autoSpaceDN w:val="0"/>
        <w:adjustRightInd w:val="0"/>
        <w:spacing w:line="240" w:lineRule="atLeast"/>
        <w:jc w:val="center"/>
      </w:pPr>
      <w:r w:rsidRPr="000530C0">
        <w:t xml:space="preserve">                                                                                               </w:t>
      </w:r>
      <w:r>
        <w:t xml:space="preserve">                          </w:t>
      </w:r>
      <w:r w:rsidRPr="000530C0">
        <w:t xml:space="preserve"> </w:t>
      </w:r>
      <w:r>
        <w:t xml:space="preserve">          </w:t>
      </w:r>
      <w:r w:rsidRPr="000530C0">
        <w:t>и получателей средств городского бюджета</w:t>
      </w:r>
    </w:p>
    <w:p w14:paraId="68F7C7BB" w14:textId="77777777" w:rsidR="000530C0" w:rsidRPr="000530C0" w:rsidRDefault="000530C0" w:rsidP="000530C0">
      <w:pPr>
        <w:widowControl w:val="0"/>
        <w:autoSpaceDE w:val="0"/>
        <w:autoSpaceDN w:val="0"/>
        <w:adjustRightInd w:val="0"/>
        <w:spacing w:line="240" w:lineRule="atLeast"/>
        <w:jc w:val="both"/>
      </w:pPr>
      <w:r w:rsidRPr="000530C0">
        <w:t xml:space="preserve">       </w:t>
      </w:r>
    </w:p>
    <w:p w14:paraId="04B64F31" w14:textId="77777777" w:rsidR="000530C0" w:rsidRPr="000530C0" w:rsidRDefault="000530C0" w:rsidP="000530C0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0530C0">
        <w:rPr>
          <w:sz w:val="24"/>
          <w:szCs w:val="24"/>
        </w:rPr>
        <w:t xml:space="preserve">       </w:t>
      </w:r>
    </w:p>
    <w:p w14:paraId="0F70994B" w14:textId="6108C0BF" w:rsidR="00F26067" w:rsidRDefault="000530C0" w:rsidP="000530C0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0530C0">
        <w:rPr>
          <w:sz w:val="24"/>
          <w:szCs w:val="24"/>
        </w:rPr>
        <w:t xml:space="preserve">       </w:t>
      </w:r>
    </w:p>
    <w:p w14:paraId="2D0A9830" w14:textId="0A7D2310" w:rsidR="00031E9F" w:rsidRDefault="00031E9F" w:rsidP="00C43317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</w:p>
    <w:p w14:paraId="7DB6C412" w14:textId="678CEDA2" w:rsidR="00031E9F" w:rsidRDefault="00031E9F" w:rsidP="00C43317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</w:p>
    <w:p w14:paraId="24854CE0" w14:textId="77777777" w:rsidR="00031E9F" w:rsidRDefault="00031E9F" w:rsidP="00C43317">
      <w:pPr>
        <w:widowControl w:val="0"/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</w:p>
    <w:tbl>
      <w:tblPr>
        <w:tblW w:w="10927" w:type="dxa"/>
        <w:tblInd w:w="-284" w:type="dxa"/>
        <w:tblLook w:val="04A0" w:firstRow="1" w:lastRow="0" w:firstColumn="1" w:lastColumn="0" w:noHBand="0" w:noVBand="1"/>
      </w:tblPr>
      <w:tblGrid>
        <w:gridCol w:w="902"/>
        <w:gridCol w:w="662"/>
        <w:gridCol w:w="992"/>
        <w:gridCol w:w="1843"/>
        <w:gridCol w:w="2693"/>
        <w:gridCol w:w="3839"/>
      </w:tblGrid>
      <w:tr w:rsidR="00CD6224" w:rsidRPr="00C43317" w14:paraId="698C2F56" w14:textId="77777777" w:rsidTr="00CA0632">
        <w:trPr>
          <w:trHeight w:val="397"/>
        </w:trPr>
        <w:tc>
          <w:tcPr>
            <w:tcW w:w="70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453511C5" w14:textId="77777777" w:rsidR="00CD6224" w:rsidRPr="00C43317" w:rsidRDefault="00CD6224" w:rsidP="00CD6224">
            <w:pPr>
              <w:jc w:val="right"/>
              <w:rPr>
                <w:b/>
                <w:bCs/>
                <w:sz w:val="22"/>
                <w:szCs w:val="22"/>
              </w:rPr>
            </w:pPr>
            <w:r w:rsidRPr="00C43317">
              <w:rPr>
                <w:b/>
                <w:bCs/>
                <w:sz w:val="22"/>
                <w:szCs w:val="22"/>
              </w:rPr>
              <w:t>РАСХОДНОЕ УВЕДОМЛЕНИЕ №</w:t>
            </w: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69A53C4" w14:textId="41673B9D" w:rsidR="00CD6224" w:rsidRPr="00C43317" w:rsidRDefault="00CD6224" w:rsidP="00CD622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D6224" w:rsidRPr="00C43317" w14:paraId="3A251161" w14:textId="77777777" w:rsidTr="00CA0632">
        <w:trPr>
          <w:trHeight w:val="397"/>
        </w:trPr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FF34DE4" w14:textId="64001B90" w:rsidR="00CD6224" w:rsidRPr="00C43317" w:rsidRDefault="00CD6224" w:rsidP="005D45F1">
            <w:pPr>
              <w:jc w:val="right"/>
              <w:rPr>
                <w:sz w:val="22"/>
                <w:szCs w:val="22"/>
              </w:rPr>
            </w:pPr>
            <w:r w:rsidRPr="00D63E5C">
              <w:rPr>
                <w:sz w:val="28"/>
                <w:szCs w:val="22"/>
              </w:rPr>
              <w:t>от</w:t>
            </w:r>
            <w:r w:rsidRPr="00C433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6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868DE4E" w14:textId="3066DD5D" w:rsidR="00CD6224" w:rsidRPr="00C43317" w:rsidRDefault="00CD6224" w:rsidP="005D45F1">
            <w:pPr>
              <w:rPr>
                <w:sz w:val="22"/>
                <w:szCs w:val="22"/>
              </w:rPr>
            </w:pPr>
          </w:p>
        </w:tc>
      </w:tr>
      <w:tr w:rsidR="00C43317" w:rsidRPr="00C43317" w14:paraId="7093301D" w14:textId="77777777" w:rsidTr="00CD6224">
        <w:trPr>
          <w:trHeight w:val="283"/>
        </w:trPr>
        <w:tc>
          <w:tcPr>
            <w:tcW w:w="10927" w:type="dxa"/>
            <w:gridSpan w:val="6"/>
            <w:tcBorders>
              <w:top w:val="nil"/>
              <w:left w:val="nil"/>
              <w:right w:val="nil"/>
            </w:tcBorders>
            <w:shd w:val="clear" w:color="000000" w:fill="auto"/>
            <w:noWrap/>
            <w:hideMark/>
          </w:tcPr>
          <w:p w14:paraId="3EF8F9C7" w14:textId="77777777" w:rsidR="00C43317" w:rsidRPr="00C43317" w:rsidRDefault="00C43317" w:rsidP="0064497D">
            <w:pPr>
              <w:jc w:val="center"/>
              <w:rPr>
                <w:sz w:val="22"/>
                <w:szCs w:val="22"/>
              </w:rPr>
            </w:pPr>
          </w:p>
        </w:tc>
      </w:tr>
      <w:tr w:rsidR="00C43317" w:rsidRPr="00C43317" w14:paraId="238D6B85" w14:textId="77777777" w:rsidTr="00F40634">
        <w:trPr>
          <w:trHeight w:val="34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2A3C1F0A" w14:textId="2AD6E44D" w:rsidR="00C43317" w:rsidRPr="00C43317" w:rsidRDefault="00C43317" w:rsidP="00F40634">
            <w:pPr>
              <w:ind w:left="-57" w:right="-57"/>
              <w:jc w:val="center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Откуда</w:t>
            </w:r>
            <w:r w:rsidR="00F40634">
              <w:rPr>
                <w:sz w:val="22"/>
                <w:szCs w:val="22"/>
              </w:rPr>
              <w:t>:</w:t>
            </w:r>
          </w:p>
        </w:tc>
        <w:tc>
          <w:tcPr>
            <w:tcW w:w="100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  <w:hideMark/>
          </w:tcPr>
          <w:p w14:paraId="39419211" w14:textId="4A610004" w:rsidR="00C43317" w:rsidRPr="00C43317" w:rsidRDefault="00F40634" w:rsidP="00C43317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Финансовое управление администрации города Благовещенска</w:t>
            </w:r>
          </w:p>
        </w:tc>
      </w:tr>
      <w:tr w:rsidR="00C43317" w:rsidRPr="00C43317" w14:paraId="44DCBF83" w14:textId="77777777" w:rsidTr="00C43317">
        <w:trPr>
          <w:trHeight w:val="255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0362A2E3" w14:textId="77777777" w:rsidR="00C43317" w:rsidRPr="00C43317" w:rsidRDefault="00C43317" w:rsidP="006449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2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7A0FA292" w14:textId="77777777" w:rsidR="00C43317" w:rsidRPr="00F40634" w:rsidRDefault="00C43317" w:rsidP="0064497D">
            <w:pPr>
              <w:jc w:val="center"/>
              <w:rPr>
                <w:szCs w:val="22"/>
              </w:rPr>
            </w:pPr>
            <w:r w:rsidRPr="00F40634">
              <w:rPr>
                <w:szCs w:val="22"/>
              </w:rPr>
              <w:t>(наименование финансового органа)</w:t>
            </w:r>
          </w:p>
        </w:tc>
      </w:tr>
      <w:tr w:rsidR="00C43317" w:rsidRPr="00C43317" w14:paraId="786F1258" w14:textId="77777777" w:rsidTr="00F40634">
        <w:trPr>
          <w:trHeight w:val="340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63ABE3D2" w14:textId="77777777" w:rsidR="00C43317" w:rsidRPr="00C43317" w:rsidRDefault="00C43317" w:rsidP="00F40634">
            <w:pPr>
              <w:jc w:val="right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Кому:</w:t>
            </w:r>
          </w:p>
        </w:tc>
        <w:tc>
          <w:tcPr>
            <w:tcW w:w="1002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  <w:hideMark/>
          </w:tcPr>
          <w:p w14:paraId="18DD2F5F" w14:textId="2ADB98D4" w:rsidR="00C43317" w:rsidRPr="00C43317" w:rsidRDefault="00C43317" w:rsidP="00C43317">
            <w:pPr>
              <w:jc w:val="center"/>
              <w:rPr>
                <w:sz w:val="24"/>
                <w:szCs w:val="22"/>
              </w:rPr>
            </w:pPr>
          </w:p>
        </w:tc>
      </w:tr>
      <w:tr w:rsidR="00C43317" w:rsidRPr="00C43317" w14:paraId="61540BFA" w14:textId="77777777" w:rsidTr="00C43317">
        <w:trPr>
          <w:trHeight w:val="255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581FBB12" w14:textId="77777777" w:rsidR="00C43317" w:rsidRPr="00C43317" w:rsidRDefault="00C43317" w:rsidP="006449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2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54587A2E" w14:textId="77777777" w:rsidR="00C43317" w:rsidRPr="00C43317" w:rsidRDefault="00C43317" w:rsidP="0064497D">
            <w:pPr>
              <w:jc w:val="center"/>
              <w:rPr>
                <w:sz w:val="22"/>
                <w:szCs w:val="22"/>
              </w:rPr>
            </w:pPr>
            <w:r w:rsidRPr="00F40634">
              <w:rPr>
                <w:szCs w:val="22"/>
              </w:rPr>
              <w:t>(наименование главного распорядителя)</w:t>
            </w:r>
          </w:p>
        </w:tc>
      </w:tr>
      <w:tr w:rsidR="00C43317" w:rsidRPr="00C43317" w14:paraId="646B3B4D" w14:textId="77777777" w:rsidTr="002B428E">
        <w:trPr>
          <w:trHeight w:val="225"/>
        </w:trPr>
        <w:tc>
          <w:tcPr>
            <w:tcW w:w="10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60C799FC" w14:textId="77777777" w:rsidR="00C43317" w:rsidRPr="00C43317" w:rsidRDefault="00C43317" w:rsidP="0064497D">
            <w:pPr>
              <w:jc w:val="center"/>
              <w:rPr>
                <w:sz w:val="22"/>
                <w:szCs w:val="22"/>
              </w:rPr>
            </w:pPr>
          </w:p>
        </w:tc>
      </w:tr>
      <w:tr w:rsidR="00C43317" w:rsidRPr="00C43317" w14:paraId="3FB4D7AA" w14:textId="77777777" w:rsidTr="00F40634">
        <w:trPr>
          <w:trHeight w:val="283"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00CEE240" w14:textId="77777777" w:rsidR="00C43317" w:rsidRPr="00C43317" w:rsidRDefault="00C43317" w:rsidP="00F40634">
            <w:pPr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83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  <w:hideMark/>
          </w:tcPr>
          <w:p w14:paraId="1BCA6C99" w14:textId="77777777" w:rsidR="00C43317" w:rsidRPr="00C43317" w:rsidRDefault="00C43317" w:rsidP="0064497D">
            <w:pPr>
              <w:jc w:val="center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Бюджет г. Благовещенска</w:t>
            </w:r>
          </w:p>
        </w:tc>
      </w:tr>
      <w:tr w:rsidR="00C43317" w:rsidRPr="00C43317" w14:paraId="6D1435C8" w14:textId="77777777" w:rsidTr="00F40634">
        <w:trPr>
          <w:trHeight w:val="283"/>
        </w:trPr>
        <w:tc>
          <w:tcPr>
            <w:tcW w:w="10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45DC9D2" w14:textId="1A65BFC6" w:rsidR="00C43317" w:rsidRPr="00C43317" w:rsidRDefault="00C43317" w:rsidP="00F40634">
            <w:pPr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Единица измерения: руб.</w:t>
            </w:r>
          </w:p>
        </w:tc>
      </w:tr>
      <w:tr w:rsidR="00C43317" w:rsidRPr="00C43317" w14:paraId="0C24DD78" w14:textId="77777777" w:rsidTr="00F40634">
        <w:trPr>
          <w:trHeight w:val="283"/>
        </w:trPr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75594183" w14:textId="5CDE0109" w:rsidR="00C43317" w:rsidRPr="00C43317" w:rsidRDefault="00C43317" w:rsidP="00F40634">
            <w:pPr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Приложение:</w:t>
            </w:r>
          </w:p>
        </w:tc>
        <w:tc>
          <w:tcPr>
            <w:tcW w:w="93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  <w:noWrap/>
            <w:hideMark/>
          </w:tcPr>
          <w:p w14:paraId="524DC253" w14:textId="218B9FD5" w:rsidR="00C43317" w:rsidRPr="00C43317" w:rsidRDefault="00C43317" w:rsidP="0064497D">
            <w:pPr>
              <w:jc w:val="center"/>
              <w:rPr>
                <w:sz w:val="22"/>
                <w:szCs w:val="22"/>
              </w:rPr>
            </w:pPr>
          </w:p>
        </w:tc>
      </w:tr>
      <w:tr w:rsidR="00C43317" w:rsidRPr="00C43317" w14:paraId="0DE43761" w14:textId="77777777" w:rsidTr="00C43317">
        <w:trPr>
          <w:trHeight w:val="255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707A10D7" w14:textId="77777777" w:rsidR="00C43317" w:rsidRPr="00C43317" w:rsidRDefault="00C43317" w:rsidP="0064497D">
            <w:pPr>
              <w:rPr>
                <w:sz w:val="22"/>
                <w:szCs w:val="22"/>
              </w:rPr>
            </w:pPr>
          </w:p>
        </w:tc>
        <w:tc>
          <w:tcPr>
            <w:tcW w:w="93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15E50457" w14:textId="77777777" w:rsidR="00C43317" w:rsidRPr="00C43317" w:rsidRDefault="00C43317" w:rsidP="0064497D">
            <w:pPr>
              <w:jc w:val="center"/>
              <w:rPr>
                <w:sz w:val="22"/>
                <w:szCs w:val="22"/>
              </w:rPr>
            </w:pPr>
            <w:r w:rsidRPr="00F40634">
              <w:rPr>
                <w:szCs w:val="22"/>
              </w:rPr>
              <w:t>(наименование документа)</w:t>
            </w:r>
          </w:p>
        </w:tc>
      </w:tr>
      <w:tr w:rsidR="00C43317" w:rsidRPr="00C43317" w14:paraId="46E7B523" w14:textId="77777777" w:rsidTr="00F40634">
        <w:trPr>
          <w:trHeight w:val="283"/>
        </w:trPr>
        <w:tc>
          <w:tcPr>
            <w:tcW w:w="10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</w:tcPr>
          <w:p w14:paraId="32F6F37C" w14:textId="77777777" w:rsidR="00C43317" w:rsidRPr="00C43317" w:rsidRDefault="00C43317" w:rsidP="0064497D">
            <w:pPr>
              <w:jc w:val="center"/>
              <w:rPr>
                <w:sz w:val="22"/>
                <w:szCs w:val="22"/>
              </w:rPr>
            </w:pPr>
          </w:p>
        </w:tc>
      </w:tr>
      <w:tr w:rsidR="00C43317" w:rsidRPr="00C43317" w14:paraId="6753EA0A" w14:textId="77777777" w:rsidTr="00CD6224">
        <w:trPr>
          <w:trHeight w:val="794"/>
        </w:trPr>
        <w:tc>
          <w:tcPr>
            <w:tcW w:w="10927" w:type="dxa"/>
            <w:gridSpan w:val="6"/>
            <w:tcBorders>
              <w:top w:val="nil"/>
              <w:left w:val="nil"/>
              <w:right w:val="nil"/>
            </w:tcBorders>
            <w:shd w:val="clear" w:color="000000" w:fill="auto"/>
            <w:hideMark/>
          </w:tcPr>
          <w:p w14:paraId="6D01562D" w14:textId="6A78C5B8" w:rsidR="00C43317" w:rsidRPr="00C43317" w:rsidRDefault="00C43317" w:rsidP="00F40634">
            <w:pPr>
              <w:jc w:val="both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На основании данного расходного уведомления Вам разрешается распределять находящимся в Вашем</w:t>
            </w:r>
            <w:r>
              <w:rPr>
                <w:sz w:val="22"/>
                <w:szCs w:val="22"/>
              </w:rPr>
              <w:t xml:space="preserve"> </w:t>
            </w:r>
            <w:r w:rsidRPr="00C43317">
              <w:rPr>
                <w:sz w:val="22"/>
                <w:szCs w:val="22"/>
              </w:rPr>
              <w:t>ведении распорядителям и получателям средств городского бюджета объемы финансирования расходов и осуществлять платежи</w:t>
            </w:r>
            <w:r>
              <w:rPr>
                <w:sz w:val="22"/>
                <w:szCs w:val="22"/>
              </w:rPr>
              <w:t xml:space="preserve"> </w:t>
            </w:r>
            <w:r w:rsidRPr="00C43317">
              <w:rPr>
                <w:sz w:val="22"/>
                <w:szCs w:val="22"/>
              </w:rPr>
              <w:t>в пределах нижеследующих объемов финансирования</w:t>
            </w:r>
          </w:p>
        </w:tc>
      </w:tr>
    </w:tbl>
    <w:p w14:paraId="7728CF7F" w14:textId="1339CCF6" w:rsidR="00F40634" w:rsidRPr="00F40634" w:rsidRDefault="00F40634">
      <w:pPr>
        <w:rPr>
          <w:sz w:val="22"/>
        </w:rPr>
      </w:pPr>
    </w:p>
    <w:tbl>
      <w:tblPr>
        <w:tblpPr w:leftFromText="180" w:rightFromText="180" w:vertAnchor="text" w:horzAnchor="margin" w:tblpX="-289" w:tblpY="104"/>
        <w:tblW w:w="10927" w:type="dxa"/>
        <w:tblLook w:val="04A0" w:firstRow="1" w:lastRow="0" w:firstColumn="1" w:lastColumn="0" w:noHBand="0" w:noVBand="1"/>
      </w:tblPr>
      <w:tblGrid>
        <w:gridCol w:w="3970"/>
        <w:gridCol w:w="3402"/>
        <w:gridCol w:w="3555"/>
      </w:tblGrid>
      <w:tr w:rsidR="00F40634" w:rsidRPr="00C43317" w14:paraId="1720D29B" w14:textId="77777777" w:rsidTr="00F40634">
        <w:trPr>
          <w:trHeight w:val="51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14:paraId="517E16A4" w14:textId="7FB5E24A" w:rsidR="00F40634" w:rsidRPr="00C43317" w:rsidRDefault="00F40634" w:rsidP="00F406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D3768DE" w14:textId="77777777" w:rsidR="00F40634" w:rsidRPr="00C43317" w:rsidRDefault="00F40634" w:rsidP="00F40634">
            <w:pPr>
              <w:jc w:val="center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Объем финансирования расходов</w:t>
            </w:r>
          </w:p>
        </w:tc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1BEFDF2" w14:textId="77777777" w:rsidR="00F40634" w:rsidRPr="00C43317" w:rsidRDefault="00F40634" w:rsidP="00F40634">
            <w:pPr>
              <w:jc w:val="center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Примечание</w:t>
            </w:r>
          </w:p>
        </w:tc>
      </w:tr>
      <w:tr w:rsidR="00F40634" w:rsidRPr="00C43317" w14:paraId="55C9ECE0" w14:textId="77777777" w:rsidTr="00F40634">
        <w:trPr>
          <w:trHeight w:val="255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C45CC" w14:textId="77777777" w:rsidR="00F40634" w:rsidRPr="00C43317" w:rsidRDefault="00F40634" w:rsidP="00F40634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E8A82" w14:textId="77777777" w:rsidR="00F40634" w:rsidRPr="00C43317" w:rsidRDefault="00F40634" w:rsidP="00F40634">
            <w:pPr>
              <w:rPr>
                <w:sz w:val="22"/>
                <w:szCs w:val="22"/>
              </w:rPr>
            </w:pPr>
          </w:p>
        </w:tc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4908B" w14:textId="77777777" w:rsidR="00F40634" w:rsidRPr="00C43317" w:rsidRDefault="00F40634" w:rsidP="00F40634">
            <w:pPr>
              <w:rPr>
                <w:sz w:val="22"/>
                <w:szCs w:val="22"/>
              </w:rPr>
            </w:pPr>
          </w:p>
        </w:tc>
      </w:tr>
      <w:tr w:rsidR="00F40634" w:rsidRPr="00C43317" w14:paraId="6CED87EE" w14:textId="77777777" w:rsidTr="00F40634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14:paraId="3E91390C" w14:textId="77777777" w:rsidR="00F40634" w:rsidRPr="00C43317" w:rsidRDefault="00F40634" w:rsidP="00F40634">
            <w:pPr>
              <w:jc w:val="center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14:paraId="64465BDF" w14:textId="77777777" w:rsidR="00F40634" w:rsidRPr="00C43317" w:rsidRDefault="00F40634" w:rsidP="00F40634">
            <w:pPr>
              <w:jc w:val="center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2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A3F6408" w14:textId="77777777" w:rsidR="00F40634" w:rsidRPr="00C43317" w:rsidRDefault="00F40634" w:rsidP="00F40634">
            <w:pPr>
              <w:jc w:val="center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3</w:t>
            </w:r>
          </w:p>
        </w:tc>
      </w:tr>
      <w:tr w:rsidR="00F40634" w:rsidRPr="00C43317" w14:paraId="6EE70BC8" w14:textId="77777777" w:rsidTr="00F40634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noWrap/>
            <w:hideMark/>
          </w:tcPr>
          <w:p w14:paraId="6F84AD92" w14:textId="77777777" w:rsidR="00F40634" w:rsidRPr="00C43317" w:rsidRDefault="00F40634" w:rsidP="00F40634">
            <w:pPr>
              <w:jc w:val="center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14:paraId="50039A79" w14:textId="77777777" w:rsidR="00F40634" w:rsidRPr="00C43317" w:rsidRDefault="00F40634" w:rsidP="00F40634">
            <w:pPr>
              <w:jc w:val="right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 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549E51B" w14:textId="017B18EF" w:rsidR="00F40634" w:rsidRPr="00C43317" w:rsidRDefault="00F40634" w:rsidP="00F40634">
            <w:pPr>
              <w:jc w:val="center"/>
              <w:rPr>
                <w:sz w:val="22"/>
                <w:szCs w:val="22"/>
              </w:rPr>
            </w:pPr>
          </w:p>
        </w:tc>
      </w:tr>
      <w:tr w:rsidR="00F40634" w:rsidRPr="00C43317" w14:paraId="0A07039C" w14:textId="77777777" w:rsidTr="00F40634">
        <w:trPr>
          <w:trHeight w:val="255"/>
        </w:trPr>
        <w:tc>
          <w:tcPr>
            <w:tcW w:w="3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noWrap/>
            <w:hideMark/>
          </w:tcPr>
          <w:p w14:paraId="30BBE2BB" w14:textId="77777777" w:rsidR="00F40634" w:rsidRPr="00C43317" w:rsidRDefault="00F40634" w:rsidP="00F40634">
            <w:pPr>
              <w:jc w:val="right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Всего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hideMark/>
          </w:tcPr>
          <w:p w14:paraId="32F5E924" w14:textId="77777777" w:rsidR="00F40634" w:rsidRPr="00C43317" w:rsidRDefault="00F40634" w:rsidP="00F40634">
            <w:pPr>
              <w:jc w:val="right"/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 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uto"/>
            <w:hideMark/>
          </w:tcPr>
          <w:p w14:paraId="1EFDCF50" w14:textId="77777777" w:rsidR="00F40634" w:rsidRPr="00C43317" w:rsidRDefault="00F40634" w:rsidP="00F40634">
            <w:pPr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 </w:t>
            </w:r>
          </w:p>
        </w:tc>
      </w:tr>
    </w:tbl>
    <w:p w14:paraId="4BB681BE" w14:textId="77777777" w:rsidR="00F40634" w:rsidRPr="00F40634" w:rsidRDefault="00F40634">
      <w:pPr>
        <w:rPr>
          <w:sz w:val="28"/>
        </w:rPr>
      </w:pPr>
    </w:p>
    <w:tbl>
      <w:tblPr>
        <w:tblW w:w="10927" w:type="dxa"/>
        <w:tblInd w:w="-284" w:type="dxa"/>
        <w:tblLook w:val="04A0" w:firstRow="1" w:lastRow="0" w:firstColumn="1" w:lastColumn="0" w:noHBand="0" w:noVBand="1"/>
      </w:tblPr>
      <w:tblGrid>
        <w:gridCol w:w="5387"/>
        <w:gridCol w:w="5540"/>
      </w:tblGrid>
      <w:tr w:rsidR="00CD6224" w:rsidRPr="00C43317" w14:paraId="1F562AB2" w14:textId="77777777" w:rsidTr="00CD6224">
        <w:trPr>
          <w:trHeight w:val="34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2719EDB" w14:textId="77777777" w:rsidR="00F96C2E" w:rsidRDefault="00F96C2E" w:rsidP="00CD6224">
            <w:pPr>
              <w:rPr>
                <w:sz w:val="22"/>
                <w:szCs w:val="22"/>
              </w:rPr>
            </w:pPr>
          </w:p>
          <w:p w14:paraId="0B16AB1C" w14:textId="77777777" w:rsidR="00F96C2E" w:rsidRDefault="00F96C2E" w:rsidP="00CD6224">
            <w:pPr>
              <w:rPr>
                <w:sz w:val="22"/>
                <w:szCs w:val="22"/>
              </w:rPr>
            </w:pPr>
          </w:p>
          <w:p w14:paraId="6A046BF3" w14:textId="7BE7EA5B" w:rsidR="00CD6224" w:rsidRPr="00C43317" w:rsidRDefault="00CD6224" w:rsidP="00CD6224">
            <w:pPr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Руководитель или иное у</w:t>
            </w:r>
            <w:r>
              <w:rPr>
                <w:sz w:val="22"/>
                <w:szCs w:val="22"/>
              </w:rPr>
              <w:t>полномоченное им лицо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7812E8D2" w14:textId="77777777" w:rsidR="00F96C2E" w:rsidRDefault="000B6297" w:rsidP="000B6297">
            <w:pPr>
              <w:rPr>
                <w:sz w:val="22"/>
              </w:rPr>
            </w:pPr>
            <w:bookmarkStart w:id="1" w:name="SIGNERNAME1"/>
            <w:r>
              <w:rPr>
                <w:sz w:val="22"/>
              </w:rPr>
              <w:t xml:space="preserve">                                                                        </w:t>
            </w:r>
          </w:p>
          <w:p w14:paraId="647D1E74" w14:textId="77777777" w:rsidR="00F96C2E" w:rsidRDefault="00F96C2E" w:rsidP="000B6297">
            <w:pPr>
              <w:rPr>
                <w:sz w:val="22"/>
              </w:rPr>
            </w:pPr>
          </w:p>
          <w:p w14:paraId="14306317" w14:textId="3CB0343C" w:rsidR="00CD6224" w:rsidRPr="00C43317" w:rsidRDefault="00F96C2E" w:rsidP="000B6297">
            <w:pPr>
              <w:rPr>
                <w:sz w:val="22"/>
                <w:szCs w:val="22"/>
              </w:rPr>
            </w:pPr>
            <w:r>
              <w:rPr>
                <w:sz w:val="22"/>
              </w:rPr>
              <w:t xml:space="preserve">                                                                      </w:t>
            </w:r>
            <w:r w:rsidR="00CD6224" w:rsidRPr="00CD6224">
              <w:rPr>
                <w:sz w:val="22"/>
              </w:rPr>
              <w:t xml:space="preserve">И.О. Фамилия </w:t>
            </w:r>
            <w:bookmarkEnd w:id="1"/>
          </w:p>
        </w:tc>
      </w:tr>
      <w:tr w:rsidR="00CD6224" w:rsidRPr="00C43317" w14:paraId="37B5AEFB" w14:textId="77777777" w:rsidTr="00CD6224">
        <w:trPr>
          <w:trHeight w:val="1644"/>
        </w:trPr>
        <w:tc>
          <w:tcPr>
            <w:tcW w:w="10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</w:tcPr>
          <w:p w14:paraId="44BA3CA7" w14:textId="58301979" w:rsidR="00CD6224" w:rsidRPr="00C43317" w:rsidRDefault="00CD6224" w:rsidP="000B6297">
            <w:pPr>
              <w:jc w:val="center"/>
              <w:rPr>
                <w:sz w:val="22"/>
                <w:szCs w:val="22"/>
              </w:rPr>
            </w:pPr>
          </w:p>
        </w:tc>
      </w:tr>
      <w:tr w:rsidR="00CD6224" w:rsidRPr="00C43317" w14:paraId="0F7B80D5" w14:textId="77777777" w:rsidTr="00CD6224">
        <w:trPr>
          <w:trHeight w:val="34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5006A4A1" w14:textId="3E5F1CD3" w:rsidR="00C43317" w:rsidRPr="00C43317" w:rsidRDefault="00C43317" w:rsidP="00CD6224">
            <w:pPr>
              <w:rPr>
                <w:sz w:val="22"/>
                <w:szCs w:val="22"/>
              </w:rPr>
            </w:pPr>
            <w:r w:rsidRPr="00C43317">
              <w:rPr>
                <w:sz w:val="22"/>
                <w:szCs w:val="22"/>
              </w:rPr>
              <w:t>Начальник отдела казначейского исполнения бюджета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9E69F56" w14:textId="2D32239D" w:rsidR="00C43317" w:rsidRPr="00C43317" w:rsidRDefault="000B6297" w:rsidP="000B6297">
            <w:pPr>
              <w:rPr>
                <w:sz w:val="22"/>
                <w:szCs w:val="22"/>
              </w:rPr>
            </w:pPr>
            <w:bookmarkStart w:id="2" w:name="SIGNERNAME2"/>
            <w:r>
              <w:rPr>
                <w:sz w:val="22"/>
                <w:szCs w:val="22"/>
              </w:rPr>
              <w:t xml:space="preserve">                                                                        </w:t>
            </w:r>
            <w:r w:rsidR="00CD6224" w:rsidRPr="00CD6224">
              <w:rPr>
                <w:sz w:val="22"/>
                <w:szCs w:val="22"/>
              </w:rPr>
              <w:t xml:space="preserve">И.О. Фамилия </w:t>
            </w:r>
            <w:bookmarkEnd w:id="2"/>
          </w:p>
        </w:tc>
      </w:tr>
      <w:tr w:rsidR="00CD6224" w:rsidRPr="00C43317" w14:paraId="71F7B258" w14:textId="77777777" w:rsidTr="00CD6224">
        <w:trPr>
          <w:trHeight w:val="1644"/>
        </w:trPr>
        <w:tc>
          <w:tcPr>
            <w:tcW w:w="10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</w:tcPr>
          <w:p w14:paraId="184D8BC5" w14:textId="7546FEC4" w:rsidR="00CD6224" w:rsidRPr="00C43317" w:rsidRDefault="00CD6224" w:rsidP="0064497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045D9BA" w14:textId="77777777" w:rsidR="00CD6224" w:rsidRDefault="00CD6224"/>
    <w:p w14:paraId="2CC9FF9F" w14:textId="5681855D" w:rsidR="005E33AD" w:rsidRPr="005C140F" w:rsidRDefault="005E33AD" w:rsidP="00EC1DFC">
      <w:pPr>
        <w:jc w:val="both"/>
      </w:pPr>
    </w:p>
    <w:sectPr w:rsidR="005E33AD" w:rsidRPr="005C140F" w:rsidSect="00F40634">
      <w:pgSz w:w="11906" w:h="16838" w:code="9"/>
      <w:pgMar w:top="709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4295"/>
    <w:multiLevelType w:val="hybridMultilevel"/>
    <w:tmpl w:val="D9A66496"/>
    <w:lvl w:ilvl="0" w:tplc="77C07778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C066E56"/>
    <w:multiLevelType w:val="hybridMultilevel"/>
    <w:tmpl w:val="31BEC540"/>
    <w:lvl w:ilvl="0" w:tplc="13089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DF0098E"/>
    <w:multiLevelType w:val="hybridMultilevel"/>
    <w:tmpl w:val="EC18FEFE"/>
    <w:lvl w:ilvl="0" w:tplc="F07EA99A">
      <w:start w:val="1"/>
      <w:numFmt w:val="decimal"/>
      <w:lvlText w:val="%1)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AA4"/>
    <w:rsid w:val="00001F01"/>
    <w:rsid w:val="00027ADD"/>
    <w:rsid w:val="00031E9F"/>
    <w:rsid w:val="0003461A"/>
    <w:rsid w:val="00044316"/>
    <w:rsid w:val="0004435F"/>
    <w:rsid w:val="000530C0"/>
    <w:rsid w:val="00053807"/>
    <w:rsid w:val="000556EE"/>
    <w:rsid w:val="0005602A"/>
    <w:rsid w:val="000641F2"/>
    <w:rsid w:val="00065F34"/>
    <w:rsid w:val="00067D08"/>
    <w:rsid w:val="00071418"/>
    <w:rsid w:val="000B6297"/>
    <w:rsid w:val="000B6C88"/>
    <w:rsid w:val="000C1355"/>
    <w:rsid w:val="000C6B21"/>
    <w:rsid w:val="00100C77"/>
    <w:rsid w:val="001052C2"/>
    <w:rsid w:val="0011016E"/>
    <w:rsid w:val="001274B7"/>
    <w:rsid w:val="001426F6"/>
    <w:rsid w:val="00145DCF"/>
    <w:rsid w:val="00151A36"/>
    <w:rsid w:val="00192191"/>
    <w:rsid w:val="001A4850"/>
    <w:rsid w:val="001B54FB"/>
    <w:rsid w:val="001C20E6"/>
    <w:rsid w:val="001C316F"/>
    <w:rsid w:val="001C4D2A"/>
    <w:rsid w:val="001D1E52"/>
    <w:rsid w:val="001E1663"/>
    <w:rsid w:val="001E2E49"/>
    <w:rsid w:val="001E37B8"/>
    <w:rsid w:val="0021068F"/>
    <w:rsid w:val="00252056"/>
    <w:rsid w:val="00255F4F"/>
    <w:rsid w:val="00261E82"/>
    <w:rsid w:val="002C7409"/>
    <w:rsid w:val="002E4C63"/>
    <w:rsid w:val="0032526F"/>
    <w:rsid w:val="00327E4B"/>
    <w:rsid w:val="00330271"/>
    <w:rsid w:val="00347175"/>
    <w:rsid w:val="003513C1"/>
    <w:rsid w:val="00377168"/>
    <w:rsid w:val="0038486F"/>
    <w:rsid w:val="003B1986"/>
    <w:rsid w:val="003B4DED"/>
    <w:rsid w:val="003E5B51"/>
    <w:rsid w:val="00403BCF"/>
    <w:rsid w:val="0041669D"/>
    <w:rsid w:val="00424D46"/>
    <w:rsid w:val="0044513F"/>
    <w:rsid w:val="004539CA"/>
    <w:rsid w:val="0047318E"/>
    <w:rsid w:val="004953C2"/>
    <w:rsid w:val="004A1F15"/>
    <w:rsid w:val="004A59F1"/>
    <w:rsid w:val="004C3387"/>
    <w:rsid w:val="004C7DF4"/>
    <w:rsid w:val="004D5F58"/>
    <w:rsid w:val="004F3F95"/>
    <w:rsid w:val="004F6AA4"/>
    <w:rsid w:val="00507CCA"/>
    <w:rsid w:val="00556F57"/>
    <w:rsid w:val="005570F3"/>
    <w:rsid w:val="00563E3E"/>
    <w:rsid w:val="00571CF5"/>
    <w:rsid w:val="00581F93"/>
    <w:rsid w:val="005A09B0"/>
    <w:rsid w:val="005A14BD"/>
    <w:rsid w:val="005B71D9"/>
    <w:rsid w:val="005C140F"/>
    <w:rsid w:val="005D45F1"/>
    <w:rsid w:val="005E33AD"/>
    <w:rsid w:val="005F62AB"/>
    <w:rsid w:val="00630F1D"/>
    <w:rsid w:val="0063665E"/>
    <w:rsid w:val="00666704"/>
    <w:rsid w:val="00675034"/>
    <w:rsid w:val="00676F78"/>
    <w:rsid w:val="0068671D"/>
    <w:rsid w:val="006B1336"/>
    <w:rsid w:val="006D7482"/>
    <w:rsid w:val="006E5A27"/>
    <w:rsid w:val="006F0490"/>
    <w:rsid w:val="006F7B53"/>
    <w:rsid w:val="00754504"/>
    <w:rsid w:val="00767DC5"/>
    <w:rsid w:val="00793321"/>
    <w:rsid w:val="007B0D9C"/>
    <w:rsid w:val="007B37FE"/>
    <w:rsid w:val="007B4DA0"/>
    <w:rsid w:val="007C79F9"/>
    <w:rsid w:val="007D4A71"/>
    <w:rsid w:val="007D7636"/>
    <w:rsid w:val="007E3144"/>
    <w:rsid w:val="007E6922"/>
    <w:rsid w:val="007F0C9D"/>
    <w:rsid w:val="007F23C9"/>
    <w:rsid w:val="007F60E9"/>
    <w:rsid w:val="00804136"/>
    <w:rsid w:val="0081246E"/>
    <w:rsid w:val="008316A4"/>
    <w:rsid w:val="00841AA1"/>
    <w:rsid w:val="00846DEE"/>
    <w:rsid w:val="00861052"/>
    <w:rsid w:val="00897A2E"/>
    <w:rsid w:val="008B1CFC"/>
    <w:rsid w:val="008B6816"/>
    <w:rsid w:val="008B6B72"/>
    <w:rsid w:val="008C6AB5"/>
    <w:rsid w:val="008D15FC"/>
    <w:rsid w:val="008D1607"/>
    <w:rsid w:val="008D3701"/>
    <w:rsid w:val="008E149C"/>
    <w:rsid w:val="008E1962"/>
    <w:rsid w:val="008F208D"/>
    <w:rsid w:val="008F4C99"/>
    <w:rsid w:val="008F6FAF"/>
    <w:rsid w:val="00903CE9"/>
    <w:rsid w:val="00914D5F"/>
    <w:rsid w:val="009263EB"/>
    <w:rsid w:val="0093384A"/>
    <w:rsid w:val="00947A53"/>
    <w:rsid w:val="00951744"/>
    <w:rsid w:val="00954F3F"/>
    <w:rsid w:val="0097105E"/>
    <w:rsid w:val="009813D3"/>
    <w:rsid w:val="00981DE4"/>
    <w:rsid w:val="00997129"/>
    <w:rsid w:val="009D0206"/>
    <w:rsid w:val="009D6730"/>
    <w:rsid w:val="009E3AA9"/>
    <w:rsid w:val="009F2226"/>
    <w:rsid w:val="00A0068E"/>
    <w:rsid w:val="00A0098E"/>
    <w:rsid w:val="00A11F8C"/>
    <w:rsid w:val="00A16F42"/>
    <w:rsid w:val="00A17CEA"/>
    <w:rsid w:val="00A30D70"/>
    <w:rsid w:val="00A5186B"/>
    <w:rsid w:val="00A54954"/>
    <w:rsid w:val="00A5675B"/>
    <w:rsid w:val="00A666D3"/>
    <w:rsid w:val="00A85861"/>
    <w:rsid w:val="00A90D2F"/>
    <w:rsid w:val="00AA35AF"/>
    <w:rsid w:val="00AA3E21"/>
    <w:rsid w:val="00AB4B47"/>
    <w:rsid w:val="00AC6044"/>
    <w:rsid w:val="00AC64F6"/>
    <w:rsid w:val="00AD58B8"/>
    <w:rsid w:val="00AE2E7F"/>
    <w:rsid w:val="00AE5B28"/>
    <w:rsid w:val="00B26887"/>
    <w:rsid w:val="00B52B60"/>
    <w:rsid w:val="00B52B7F"/>
    <w:rsid w:val="00B55123"/>
    <w:rsid w:val="00B92CD6"/>
    <w:rsid w:val="00BA5FBA"/>
    <w:rsid w:val="00BB3B59"/>
    <w:rsid w:val="00BC3A44"/>
    <w:rsid w:val="00BC3A96"/>
    <w:rsid w:val="00BD39FF"/>
    <w:rsid w:val="00BF3932"/>
    <w:rsid w:val="00C02B1D"/>
    <w:rsid w:val="00C34278"/>
    <w:rsid w:val="00C43317"/>
    <w:rsid w:val="00C6702D"/>
    <w:rsid w:val="00C74A69"/>
    <w:rsid w:val="00CA0632"/>
    <w:rsid w:val="00CA6464"/>
    <w:rsid w:val="00CB2E2A"/>
    <w:rsid w:val="00CB6B26"/>
    <w:rsid w:val="00CB7F79"/>
    <w:rsid w:val="00CD3C7D"/>
    <w:rsid w:val="00CD6224"/>
    <w:rsid w:val="00CF3AC4"/>
    <w:rsid w:val="00CF772E"/>
    <w:rsid w:val="00D07B76"/>
    <w:rsid w:val="00D37C89"/>
    <w:rsid w:val="00D41B98"/>
    <w:rsid w:val="00D60765"/>
    <w:rsid w:val="00D63E5C"/>
    <w:rsid w:val="00D76997"/>
    <w:rsid w:val="00DA0F88"/>
    <w:rsid w:val="00DA1897"/>
    <w:rsid w:val="00DA3EA0"/>
    <w:rsid w:val="00DA79C6"/>
    <w:rsid w:val="00DB04C0"/>
    <w:rsid w:val="00DB50D5"/>
    <w:rsid w:val="00DD48DD"/>
    <w:rsid w:val="00DD5DAD"/>
    <w:rsid w:val="00DD7C67"/>
    <w:rsid w:val="00DE0EE8"/>
    <w:rsid w:val="00DF2F2D"/>
    <w:rsid w:val="00DF43EC"/>
    <w:rsid w:val="00DF4E27"/>
    <w:rsid w:val="00E07AEE"/>
    <w:rsid w:val="00E255A3"/>
    <w:rsid w:val="00E25A48"/>
    <w:rsid w:val="00E43D90"/>
    <w:rsid w:val="00E45E40"/>
    <w:rsid w:val="00E543C4"/>
    <w:rsid w:val="00E70466"/>
    <w:rsid w:val="00E70D5B"/>
    <w:rsid w:val="00EB28F3"/>
    <w:rsid w:val="00EB7D0C"/>
    <w:rsid w:val="00EC058E"/>
    <w:rsid w:val="00EC1DFC"/>
    <w:rsid w:val="00EC5B80"/>
    <w:rsid w:val="00ED1BE9"/>
    <w:rsid w:val="00EF4BFC"/>
    <w:rsid w:val="00F0640B"/>
    <w:rsid w:val="00F21D88"/>
    <w:rsid w:val="00F26067"/>
    <w:rsid w:val="00F40634"/>
    <w:rsid w:val="00F63FD6"/>
    <w:rsid w:val="00F73BC8"/>
    <w:rsid w:val="00F756C7"/>
    <w:rsid w:val="00F75CA3"/>
    <w:rsid w:val="00F91377"/>
    <w:rsid w:val="00F9317C"/>
    <w:rsid w:val="00F96C2E"/>
    <w:rsid w:val="00FC677A"/>
    <w:rsid w:val="00FE5F45"/>
    <w:rsid w:val="00FF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F66AF3"/>
  <w15:docId w15:val="{70D08E64-EDC7-4277-81A9-0336C372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AA4"/>
  </w:style>
  <w:style w:type="paragraph" w:styleId="1">
    <w:name w:val="heading 1"/>
    <w:basedOn w:val="a"/>
    <w:next w:val="a"/>
    <w:qFormat/>
    <w:rsid w:val="004F6AA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3">
    <w:name w:val="heading 3"/>
    <w:basedOn w:val="a"/>
    <w:next w:val="a"/>
    <w:qFormat/>
    <w:rsid w:val="004F6AA4"/>
    <w:pPr>
      <w:keepNext/>
      <w:spacing w:before="240" w:after="60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F6AA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rsid w:val="004F6AA4"/>
    <w:rPr>
      <w:color w:val="0000FF"/>
      <w:u w:val="single"/>
    </w:rPr>
  </w:style>
  <w:style w:type="table" w:styleId="a5">
    <w:name w:val="Table Grid"/>
    <w:basedOn w:val="a1"/>
    <w:rsid w:val="003302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001F01"/>
    <w:pPr>
      <w:ind w:left="720"/>
      <w:contextualSpacing/>
    </w:pPr>
    <w:rPr>
      <w:sz w:val="24"/>
      <w:szCs w:val="24"/>
    </w:rPr>
  </w:style>
  <w:style w:type="paragraph" w:styleId="a7">
    <w:name w:val="Balloon Text"/>
    <w:basedOn w:val="a"/>
    <w:link w:val="a8"/>
    <w:rsid w:val="00DA3EA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DA3E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6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&#1091;&#1075;&#1083;&#1086;&#1074;&#1086;&#1081;%20&#1096;&#1090;&#1072;&#1084;&#108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угловой штамп.dot</Template>
  <TotalTime>13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1766</CharactersWithSpaces>
  <SharedDoc>false</SharedDoc>
  <HLinks>
    <vt:vector size="12" baseType="variant">
      <vt:variant>
        <vt:i4>8192105</vt:i4>
      </vt:variant>
      <vt:variant>
        <vt:i4>3</vt:i4>
      </vt:variant>
      <vt:variant>
        <vt:i4>0</vt:i4>
      </vt:variant>
      <vt:variant>
        <vt:i4>5</vt:i4>
      </vt:variant>
      <vt:variant>
        <vt:lpwstr>http://www.blagfin.ru/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mailto:blagfin@blagfin.ru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Celeron 2400</dc:creator>
  <cp:lastModifiedBy>Пользователь Windows</cp:lastModifiedBy>
  <cp:revision>12</cp:revision>
  <cp:lastPrinted>2024-02-05T06:06:00Z</cp:lastPrinted>
  <dcterms:created xsi:type="dcterms:W3CDTF">2024-01-29T06:14:00Z</dcterms:created>
  <dcterms:modified xsi:type="dcterms:W3CDTF">2024-02-05T06:06:00Z</dcterms:modified>
</cp:coreProperties>
</file>